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D8F" w:rsidRPr="00515AAA" w:rsidRDefault="00B76D8F" w:rsidP="00B26384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B76D8F" w:rsidRPr="00515AAA" w:rsidRDefault="00B76D8F" w:rsidP="00B26384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  <w:r w:rsidRPr="004B3C71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6" o:title=""/>
          </v:shape>
        </w:pict>
      </w:r>
    </w:p>
    <w:p w:rsidR="00B76D8F" w:rsidRPr="00515AAA" w:rsidRDefault="00B76D8F" w:rsidP="00B26384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B76D8F" w:rsidRPr="00515AAA" w:rsidRDefault="00B76D8F" w:rsidP="00B26384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  <w:r w:rsidRPr="00515AAA">
        <w:rPr>
          <w:rFonts w:ascii="Times New Roman" w:hAnsi="Times New Roman" w:cs="Tahoma"/>
          <w:b/>
          <w:sz w:val="28"/>
          <w:szCs w:val="28"/>
          <w:lang w:val="uk-UA" w:eastAsia="ru-RU"/>
        </w:rPr>
        <w:t>ОДЕСЬКА ОБЛАСТЬ</w:t>
      </w:r>
    </w:p>
    <w:p w:rsidR="00B76D8F" w:rsidRPr="00515AAA" w:rsidRDefault="00B76D8F" w:rsidP="00B26384">
      <w:pPr>
        <w:keepNext/>
        <w:keepLines/>
        <w:widowControl w:val="0"/>
        <w:suppressAutoHyphens/>
        <w:spacing w:after="240" w:line="240" w:lineRule="auto"/>
        <w:rPr>
          <w:rFonts w:ascii="Times New Roman" w:hAnsi="Times New Roman" w:cs="Tahoma"/>
          <w:b/>
          <w:kern w:val="1"/>
          <w:sz w:val="28"/>
          <w:szCs w:val="28"/>
        </w:rPr>
      </w:pPr>
      <w:r w:rsidRPr="00515AAA">
        <w:rPr>
          <w:rFonts w:ascii="Times New Roman" w:hAnsi="Times New Roman" w:cs="Tahoma"/>
          <w:b/>
          <w:kern w:val="1"/>
          <w:sz w:val="28"/>
          <w:szCs w:val="28"/>
          <w:lang w:val="uk-UA"/>
        </w:rPr>
        <w:t xml:space="preserve">                                          АРЦИЗ</w:t>
      </w:r>
      <w:r w:rsidRPr="00515AAA">
        <w:rPr>
          <w:rFonts w:ascii="Times New Roman" w:hAnsi="Times New Roman" w:cs="Tahoma"/>
          <w:b/>
          <w:kern w:val="1"/>
          <w:sz w:val="28"/>
          <w:szCs w:val="28"/>
        </w:rPr>
        <w:t xml:space="preserve">ЬКА </w:t>
      </w:r>
      <w:r w:rsidRPr="00515AAA">
        <w:rPr>
          <w:rFonts w:ascii="Times New Roman" w:hAnsi="Times New Roman" w:cs="Tahoma"/>
          <w:b/>
          <w:kern w:val="1"/>
          <w:sz w:val="28"/>
          <w:szCs w:val="28"/>
          <w:lang w:val="uk-UA"/>
        </w:rPr>
        <w:t>МІ</w:t>
      </w:r>
      <w:r w:rsidRPr="00515AAA">
        <w:rPr>
          <w:rFonts w:ascii="Times New Roman" w:hAnsi="Times New Roman" w:cs="Tahoma"/>
          <w:b/>
          <w:kern w:val="1"/>
          <w:sz w:val="28"/>
          <w:szCs w:val="28"/>
        </w:rPr>
        <w:t>СЬКА  РАДА</w:t>
      </w:r>
    </w:p>
    <w:p w:rsidR="00B76D8F" w:rsidRPr="00515AAA" w:rsidRDefault="00B76D8F" w:rsidP="00B26384">
      <w:pPr>
        <w:spacing w:after="120" w:line="240" w:lineRule="auto"/>
        <w:jc w:val="center"/>
        <w:rPr>
          <w:rFonts w:ascii="Times New Roman" w:hAnsi="Times New Roman" w:cs="Tahoma"/>
          <w:b/>
          <w:spacing w:val="-10"/>
          <w:sz w:val="28"/>
          <w:szCs w:val="28"/>
          <w:lang w:val="uk-UA" w:eastAsia="ru-RU"/>
        </w:rPr>
      </w:pPr>
      <w:r w:rsidRPr="00515AAA">
        <w:rPr>
          <w:rFonts w:ascii="Times New Roman" w:hAnsi="Times New Roman" w:cs="Tahoma"/>
          <w:b/>
          <w:spacing w:val="-10"/>
          <w:sz w:val="28"/>
          <w:szCs w:val="28"/>
          <w:lang w:val="uk-UA" w:eastAsia="ru-RU"/>
        </w:rPr>
        <w:t>РОЗПОРЯДЖЕННЯ</w:t>
      </w:r>
    </w:p>
    <w:p w:rsidR="00B76D8F" w:rsidRPr="00515AAA" w:rsidRDefault="00B76D8F" w:rsidP="00B26384">
      <w:pPr>
        <w:spacing w:after="120" w:line="240" w:lineRule="auto"/>
        <w:jc w:val="center"/>
        <w:rPr>
          <w:rFonts w:ascii="Times New Roman" w:hAnsi="Times New Roman" w:cs="Tahoma"/>
          <w:spacing w:val="-10"/>
          <w:sz w:val="24"/>
          <w:szCs w:val="24"/>
          <w:lang w:val="uk-UA" w:eastAsia="ru-RU"/>
        </w:rPr>
      </w:pPr>
      <w:r w:rsidRPr="00515AAA">
        <w:rPr>
          <w:rFonts w:ascii="Times New Roman" w:hAnsi="Times New Roman" w:cs="Tahoma"/>
          <w:spacing w:val="-10"/>
          <w:sz w:val="24"/>
          <w:szCs w:val="24"/>
          <w:lang w:val="uk-UA" w:eastAsia="ru-RU"/>
        </w:rPr>
        <w:t>м.Арциз</w:t>
      </w:r>
    </w:p>
    <w:p w:rsidR="00B76D8F" w:rsidRPr="00515AAA" w:rsidRDefault="00B76D8F" w:rsidP="00B2638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3 вересня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>2021 року                                                                            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251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 -к </w:t>
      </w:r>
    </w:p>
    <w:p w:rsidR="00B76D8F" w:rsidRPr="00515AAA" w:rsidRDefault="00B76D8F" w:rsidP="00B26384">
      <w:pPr>
        <w:spacing w:after="0" w:line="240" w:lineRule="auto"/>
        <w:rPr>
          <w:rFonts w:ascii="Times New Roman" w:hAnsi="Times New Roman"/>
          <w:b/>
          <w:sz w:val="20"/>
          <w:szCs w:val="20"/>
          <w:lang w:val="uk-UA" w:eastAsia="ru-RU"/>
        </w:rPr>
      </w:pPr>
    </w:p>
    <w:p w:rsidR="00B76D8F" w:rsidRPr="00515AAA" w:rsidRDefault="00B76D8F" w:rsidP="007C140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515AAA">
        <w:rPr>
          <w:rFonts w:ascii="Times New Roman" w:hAnsi="Times New Roman"/>
          <w:b/>
          <w:sz w:val="28"/>
          <w:szCs w:val="20"/>
          <w:lang w:val="uk-UA" w:eastAsia="ru-RU"/>
        </w:rPr>
        <w:t>Про надання частини щорічної основної</w:t>
      </w:r>
    </w:p>
    <w:p w:rsidR="00B76D8F" w:rsidRPr="00515AAA" w:rsidRDefault="00B76D8F" w:rsidP="007C140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515AAA">
        <w:rPr>
          <w:rFonts w:ascii="Times New Roman" w:hAnsi="Times New Roman"/>
          <w:b/>
          <w:sz w:val="28"/>
          <w:szCs w:val="20"/>
          <w:lang w:val="uk-UA" w:eastAsia="ru-RU"/>
        </w:rPr>
        <w:t xml:space="preserve">відпустки </w:t>
      </w:r>
      <w:r>
        <w:rPr>
          <w:rFonts w:ascii="Times New Roman" w:hAnsi="Times New Roman"/>
          <w:b/>
          <w:sz w:val="28"/>
          <w:szCs w:val="20"/>
          <w:lang w:val="uk-UA" w:eastAsia="ru-RU"/>
        </w:rPr>
        <w:t xml:space="preserve"> Т. МУЗИЧЕНКО</w:t>
      </w:r>
    </w:p>
    <w:p w:rsidR="00B76D8F" w:rsidRPr="00515AAA" w:rsidRDefault="00B76D8F" w:rsidP="00B26384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val="uk-UA" w:eastAsia="ru-RU"/>
        </w:rPr>
      </w:pPr>
    </w:p>
    <w:p w:rsidR="00B76D8F" w:rsidRPr="00515AAA" w:rsidRDefault="00B76D8F" w:rsidP="00B26384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 6, 12 Закону України «Про вiдпустки»,рішення  Арцизької міської ради від 24 грудня 2020 року №89-</w:t>
      </w:r>
      <w:r w:rsidRPr="00515AAA">
        <w:rPr>
          <w:rFonts w:ascii="Times New Roman" w:hAnsi="Times New Roman"/>
          <w:sz w:val="28"/>
          <w:szCs w:val="28"/>
          <w:lang w:val="en-US" w:eastAsia="ru-RU"/>
        </w:rPr>
        <w:t>VIII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 «Про умови </w:t>
      </w:r>
      <w:r w:rsidRPr="00515AAA">
        <w:rPr>
          <w:rFonts w:ascii="Times New Roman" w:hAnsi="Times New Roman"/>
          <w:sz w:val="30"/>
          <w:szCs w:val="20"/>
          <w:lang w:val="uk-UA" w:eastAsia="ru-RU"/>
        </w:rPr>
        <w:t xml:space="preserve">оплати праці працівників  апарату Арцизької міської ради та її виконавчих органів на 2021 рік», 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розглянувши  заяву  </w:t>
      </w:r>
      <w:r>
        <w:rPr>
          <w:rFonts w:ascii="Times New Roman" w:hAnsi="Times New Roman"/>
          <w:sz w:val="28"/>
          <w:szCs w:val="28"/>
          <w:lang w:val="uk-UA" w:eastAsia="ru-RU"/>
        </w:rPr>
        <w:t>Т. Музиченко:</w:t>
      </w:r>
    </w:p>
    <w:p w:rsidR="00B76D8F" w:rsidRPr="00515AAA" w:rsidRDefault="00B76D8F" w:rsidP="00DB31A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1. НАДАТИ   </w:t>
      </w:r>
      <w:r>
        <w:rPr>
          <w:rFonts w:ascii="Times New Roman" w:hAnsi="Times New Roman"/>
          <w:sz w:val="28"/>
          <w:szCs w:val="28"/>
          <w:lang w:val="uk-UA" w:eastAsia="ru-RU"/>
        </w:rPr>
        <w:t>МУЗИЧЕНКО Тетяні Сергіївні, начальнику відділу інформаційно-комунікаційних технологій та комп’ютерного забезпечення Арцизької  міської ради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,  частину щорічної основної відпустки  тривалістю </w:t>
      </w:r>
      <w:r w:rsidRPr="00F174E0">
        <w:rPr>
          <w:rFonts w:ascii="Times New Roman" w:hAnsi="Times New Roman"/>
          <w:sz w:val="28"/>
          <w:szCs w:val="28"/>
          <w:highlight w:val="black"/>
          <w:lang w:val="uk-UA" w:eastAsia="ru-RU"/>
        </w:rPr>
        <w:t>14 календарних днів  з 20 вересня  2021 року по 3 жовтня 2021 року включно,  за період роботи з 11 січня 2021 року по 10 січня  2022 року.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B76D8F" w:rsidRPr="00515AAA" w:rsidRDefault="00B76D8F" w:rsidP="00B26384">
      <w:pPr>
        <w:spacing w:after="120" w:line="240" w:lineRule="auto"/>
        <w:ind w:firstLine="64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2. НАДАТИ </w:t>
      </w:r>
      <w:r>
        <w:rPr>
          <w:rFonts w:ascii="Times New Roman" w:hAnsi="Times New Roman"/>
          <w:sz w:val="28"/>
          <w:szCs w:val="28"/>
          <w:lang w:val="uk-UA" w:eastAsia="ru-RU"/>
        </w:rPr>
        <w:t>МУЗИЧЕНКО Тетяні Сергіївні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 матеріальну допомогу на оздоровлення до щорічної основної відпустки  у розмірі середньомісячної заробітної плати.</w:t>
      </w:r>
    </w:p>
    <w:p w:rsidR="00B76D8F" w:rsidRPr="00515AAA" w:rsidRDefault="00B76D8F" w:rsidP="00B26384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>3. Відділу бухгалтерського обліку, звітності та фінансово господарського забезпечення Арцизької міської ради зробити відповідні розрахунки.</w:t>
      </w:r>
    </w:p>
    <w:p w:rsidR="00B76D8F" w:rsidRPr="00515AAA" w:rsidRDefault="00B76D8F" w:rsidP="00B26384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4. Контроль за виконанням  даного розпорядження покласти на </w:t>
      </w:r>
      <w:r>
        <w:rPr>
          <w:rFonts w:ascii="Times New Roman" w:hAnsi="Times New Roman"/>
          <w:sz w:val="28"/>
          <w:szCs w:val="28"/>
          <w:lang w:val="uk-UA" w:eastAsia="ru-RU"/>
        </w:rPr>
        <w:t>першого заступника міського голови Т.Бахчеван</w:t>
      </w:r>
    </w:p>
    <w:p w:rsidR="00B76D8F" w:rsidRDefault="00B76D8F" w:rsidP="00B26384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Підстава:  заява </w:t>
      </w:r>
      <w:r>
        <w:rPr>
          <w:rFonts w:ascii="Times New Roman" w:hAnsi="Times New Roman"/>
          <w:sz w:val="28"/>
          <w:szCs w:val="28"/>
          <w:lang w:val="uk-UA" w:eastAsia="ru-RU"/>
        </w:rPr>
        <w:t>Т. Музиченко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  від  </w:t>
      </w:r>
      <w:r>
        <w:rPr>
          <w:rFonts w:ascii="Times New Roman" w:hAnsi="Times New Roman"/>
          <w:sz w:val="28"/>
          <w:szCs w:val="28"/>
          <w:lang w:val="uk-UA" w:eastAsia="ru-RU"/>
        </w:rPr>
        <w:t>3 вересня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  2021 року.</w:t>
      </w:r>
    </w:p>
    <w:p w:rsidR="00B76D8F" w:rsidRPr="00515AAA" w:rsidRDefault="00B76D8F" w:rsidP="00B26384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B76D8F" w:rsidRPr="00515AAA" w:rsidRDefault="00B76D8F" w:rsidP="00B26384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>Арцизький міський голова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ab/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ab/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ab/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ab/>
        <w:t>Сергій ПАРПУЛАНСЬКИЙ</w:t>
      </w:r>
    </w:p>
    <w:p w:rsidR="00B76D8F" w:rsidRPr="00515AAA" w:rsidRDefault="00B76D8F" w:rsidP="00B26384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B76D8F" w:rsidRPr="00515AAA" w:rsidRDefault="00B76D8F" w:rsidP="00B26384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B76D8F" w:rsidRPr="00515AAA" w:rsidRDefault="00B76D8F" w:rsidP="00B26384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>З розпорядженням ознайомлена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ab/>
        <w:t xml:space="preserve">_____________    </w:t>
      </w:r>
      <w:r>
        <w:rPr>
          <w:rFonts w:ascii="Times New Roman" w:hAnsi="Times New Roman"/>
          <w:sz w:val="28"/>
          <w:szCs w:val="28"/>
          <w:lang w:val="uk-UA" w:eastAsia="ru-RU"/>
        </w:rPr>
        <w:t>Тетяна Музиченко</w:t>
      </w:r>
    </w:p>
    <w:p w:rsidR="00B76D8F" w:rsidRPr="00515AAA" w:rsidRDefault="00B76D8F" w:rsidP="00B26384">
      <w:pPr>
        <w:spacing w:after="0" w:line="240" w:lineRule="auto"/>
        <w:rPr>
          <w:rFonts w:ascii="Times New Roman" w:hAnsi="Times New Roman"/>
          <w:sz w:val="20"/>
          <w:szCs w:val="20"/>
          <w:u w:val="single"/>
          <w:lang w:val="uk-UA" w:eastAsia="ru-RU"/>
        </w:rPr>
      </w:pPr>
    </w:p>
    <w:p w:rsidR="00B76D8F" w:rsidRPr="00515AAA" w:rsidRDefault="00B76D8F" w:rsidP="00B26384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B76D8F" w:rsidRPr="00515AAA" w:rsidRDefault="00B76D8F" w:rsidP="00B26384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B76D8F" w:rsidRPr="00515AAA" w:rsidRDefault="00B76D8F" w:rsidP="00B26384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B76D8F" w:rsidRPr="00515AAA" w:rsidRDefault="00B76D8F" w:rsidP="00B263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15AAA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B76D8F" w:rsidRPr="00515AAA" w:rsidRDefault="00B76D8F" w:rsidP="00B263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15AAA">
        <w:rPr>
          <w:rFonts w:ascii="Times New Roman" w:hAnsi="Times New Roman"/>
          <w:sz w:val="28"/>
          <w:szCs w:val="28"/>
          <w:lang w:val="uk-UA"/>
        </w:rPr>
        <w:t xml:space="preserve">до розпорядження від  </w:t>
      </w:r>
      <w:r>
        <w:rPr>
          <w:rFonts w:ascii="Times New Roman" w:hAnsi="Times New Roman"/>
          <w:sz w:val="28"/>
          <w:szCs w:val="28"/>
          <w:lang w:val="uk-UA"/>
        </w:rPr>
        <w:t>3 вересня</w:t>
      </w:r>
      <w:r w:rsidRPr="00515AAA">
        <w:rPr>
          <w:rFonts w:ascii="Times New Roman" w:hAnsi="Times New Roman"/>
          <w:sz w:val="28"/>
          <w:szCs w:val="28"/>
          <w:lang w:val="uk-UA"/>
        </w:rPr>
        <w:t xml:space="preserve">  2021 року  №  </w:t>
      </w:r>
      <w:r>
        <w:rPr>
          <w:rFonts w:ascii="Times New Roman" w:hAnsi="Times New Roman"/>
          <w:sz w:val="28"/>
          <w:szCs w:val="28"/>
          <w:lang w:val="uk-UA"/>
        </w:rPr>
        <w:t xml:space="preserve">251  </w:t>
      </w:r>
      <w:bookmarkStart w:id="0" w:name="_GoBack"/>
      <w:bookmarkEnd w:id="0"/>
      <w:r w:rsidRPr="00515AAA">
        <w:rPr>
          <w:rFonts w:ascii="Times New Roman" w:hAnsi="Times New Roman"/>
          <w:sz w:val="28"/>
          <w:szCs w:val="28"/>
          <w:lang w:val="uk-UA"/>
        </w:rPr>
        <w:t>-к</w:t>
      </w:r>
    </w:p>
    <w:p w:rsidR="00B76D8F" w:rsidRPr="00515AAA" w:rsidRDefault="00B76D8F" w:rsidP="00B263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6D8F" w:rsidRPr="00515AAA" w:rsidRDefault="00B76D8F" w:rsidP="00B263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Про надання частини щорічної основної відпустки </w:t>
      </w:r>
      <w:r>
        <w:rPr>
          <w:rFonts w:ascii="Times New Roman" w:hAnsi="Times New Roman"/>
          <w:sz w:val="28"/>
          <w:szCs w:val="28"/>
          <w:lang w:val="uk-UA" w:eastAsia="ru-RU"/>
        </w:rPr>
        <w:t>Т. Музиченко</w:t>
      </w:r>
    </w:p>
    <w:p w:rsidR="00B76D8F" w:rsidRPr="00515AAA" w:rsidRDefault="00B76D8F" w:rsidP="00B263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6D8F" w:rsidRPr="00515AAA" w:rsidRDefault="00B76D8F" w:rsidP="00B2638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76D8F" w:rsidRPr="00515AAA" w:rsidRDefault="00B76D8F" w:rsidP="00B2638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Перший з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>аступник  Арцизького міського голови</w:t>
      </w:r>
    </w:p>
    <w:p w:rsidR="00B76D8F" w:rsidRPr="00515AAA" w:rsidRDefault="00B76D8F" w:rsidP="00B2638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__________         </w:t>
      </w:r>
      <w:r>
        <w:rPr>
          <w:rFonts w:ascii="Times New Roman" w:hAnsi="Times New Roman"/>
          <w:sz w:val="28"/>
          <w:szCs w:val="28"/>
          <w:lang w:val="uk-UA" w:eastAsia="ru-RU"/>
        </w:rPr>
        <w:t>Тетяна Бахчеван</w:t>
      </w:r>
    </w:p>
    <w:p w:rsidR="00B76D8F" w:rsidRPr="00515AAA" w:rsidRDefault="00B76D8F" w:rsidP="00B26384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B76D8F" w:rsidRPr="00515AAA" w:rsidRDefault="00B76D8F" w:rsidP="00B2638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B76D8F" w:rsidRPr="00515AAA" w:rsidRDefault="00B76D8F" w:rsidP="00B2638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>Начальник юридичного відділу міської ради</w:t>
      </w:r>
    </w:p>
    <w:p w:rsidR="00B76D8F" w:rsidRPr="00515AAA" w:rsidRDefault="00B76D8F" w:rsidP="00B2638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__________         Анастасія 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>Станкова</w:t>
      </w:r>
    </w:p>
    <w:p w:rsidR="00B76D8F" w:rsidRPr="00515AAA" w:rsidRDefault="00B76D8F" w:rsidP="00B2638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B76D8F" w:rsidRPr="00515AAA" w:rsidRDefault="00B76D8F" w:rsidP="00B2638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B76D8F" w:rsidRPr="00515AAA" w:rsidRDefault="00B76D8F" w:rsidP="00B2638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>Начальник відділу організаційної та кадрової роботи</w:t>
      </w:r>
    </w:p>
    <w:p w:rsidR="00B76D8F" w:rsidRPr="00515AAA" w:rsidRDefault="00B76D8F" w:rsidP="00B2638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__________</w:t>
      </w:r>
      <w:r>
        <w:rPr>
          <w:rFonts w:ascii="Times New Roman" w:hAnsi="Times New Roman"/>
          <w:sz w:val="28"/>
          <w:szCs w:val="28"/>
          <w:lang w:val="uk-UA" w:eastAsia="ru-RU"/>
        </w:rPr>
        <w:tab/>
        <w:t xml:space="preserve">        Інеса 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>Стойкова</w:t>
      </w:r>
    </w:p>
    <w:p w:rsidR="00B76D8F" w:rsidRPr="00515AAA" w:rsidRDefault="00B76D8F" w:rsidP="00B2638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B76D8F" w:rsidRPr="00515AAA" w:rsidRDefault="00B76D8F" w:rsidP="00B2638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B76D8F" w:rsidRPr="00515AAA" w:rsidRDefault="00B76D8F" w:rsidP="00B2638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Начальник  відділу бухгалтерського обліку, звітності та фінансово-господарського забезпечення – головний бухгалтер </w:t>
      </w:r>
    </w:p>
    <w:p w:rsidR="00B76D8F" w:rsidRPr="00515AAA" w:rsidRDefault="00B76D8F" w:rsidP="00B2638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__________       Лариса 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>Лабунець</w:t>
      </w:r>
    </w:p>
    <w:p w:rsidR="00B76D8F" w:rsidRPr="007C5493" w:rsidRDefault="00B76D8F">
      <w:pPr>
        <w:rPr>
          <w:lang w:val="uk-UA"/>
        </w:rPr>
      </w:pPr>
    </w:p>
    <w:p w:rsidR="00B76D8F" w:rsidRPr="007C5493" w:rsidRDefault="00B76D8F" w:rsidP="00605AA9">
      <w:pPr>
        <w:rPr>
          <w:lang w:val="uk-UA"/>
        </w:rPr>
      </w:pPr>
    </w:p>
    <w:p w:rsidR="00B76D8F" w:rsidRPr="007C5493" w:rsidRDefault="00B76D8F" w:rsidP="00605AA9">
      <w:pPr>
        <w:rPr>
          <w:lang w:val="uk-UA"/>
        </w:rPr>
      </w:pPr>
    </w:p>
    <w:p w:rsidR="00B76D8F" w:rsidRPr="00605AA9" w:rsidRDefault="00B76D8F" w:rsidP="00605AA9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605AA9">
        <w:rPr>
          <w:rFonts w:ascii="Times New Roman" w:hAnsi="Times New Roman"/>
          <w:sz w:val="24"/>
          <w:szCs w:val="24"/>
          <w:lang w:val="uk-UA" w:eastAsia="ru-RU"/>
        </w:rPr>
        <w:t xml:space="preserve">Виконавець: </w:t>
      </w:r>
      <w:r>
        <w:rPr>
          <w:rFonts w:ascii="Times New Roman" w:hAnsi="Times New Roman"/>
          <w:sz w:val="24"/>
          <w:szCs w:val="24"/>
          <w:lang w:val="uk-UA" w:eastAsia="ru-RU"/>
        </w:rPr>
        <w:t>Карайван Т.,</w:t>
      </w:r>
      <w:r w:rsidRPr="00605AA9">
        <w:rPr>
          <w:rFonts w:ascii="Times New Roman" w:hAnsi="Times New Roman"/>
          <w:sz w:val="24"/>
          <w:szCs w:val="24"/>
          <w:lang w:val="uk-UA" w:eastAsia="ru-RU"/>
        </w:rPr>
        <w:t>головний спеціаліст відділу організаційної та кадрової роботи</w:t>
      </w:r>
    </w:p>
    <w:p w:rsidR="00B76D8F" w:rsidRPr="00605AA9" w:rsidRDefault="00B76D8F" w:rsidP="00605AA9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B76D8F" w:rsidRPr="00605AA9" w:rsidRDefault="00B76D8F" w:rsidP="00605AA9">
      <w:pPr>
        <w:rPr>
          <w:lang w:val="uk-UA"/>
        </w:rPr>
      </w:pPr>
    </w:p>
    <w:sectPr w:rsidR="00B76D8F" w:rsidRPr="00605AA9" w:rsidSect="00032E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D8F" w:rsidRDefault="00B76D8F" w:rsidP="00D77C6D">
      <w:pPr>
        <w:spacing w:after="0" w:line="240" w:lineRule="auto"/>
      </w:pPr>
      <w:r>
        <w:separator/>
      </w:r>
    </w:p>
  </w:endnote>
  <w:endnote w:type="continuationSeparator" w:id="1">
    <w:p w:rsidR="00B76D8F" w:rsidRDefault="00B76D8F" w:rsidP="00D77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D8F" w:rsidRDefault="00B76D8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D8F" w:rsidRDefault="00B76D8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D8F" w:rsidRDefault="00B76D8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D8F" w:rsidRDefault="00B76D8F" w:rsidP="00D77C6D">
      <w:pPr>
        <w:spacing w:after="0" w:line="240" w:lineRule="auto"/>
      </w:pPr>
      <w:r>
        <w:separator/>
      </w:r>
    </w:p>
  </w:footnote>
  <w:footnote w:type="continuationSeparator" w:id="1">
    <w:p w:rsidR="00B76D8F" w:rsidRDefault="00B76D8F" w:rsidP="00D77C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D8F" w:rsidRDefault="00B76D8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D8F" w:rsidRDefault="00B76D8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D8F" w:rsidRDefault="00B76D8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6384"/>
    <w:rsid w:val="00032EF6"/>
    <w:rsid w:val="00203492"/>
    <w:rsid w:val="003010A8"/>
    <w:rsid w:val="003873FD"/>
    <w:rsid w:val="003E21C5"/>
    <w:rsid w:val="004B3C71"/>
    <w:rsid w:val="00515AAA"/>
    <w:rsid w:val="00605AA9"/>
    <w:rsid w:val="007735AB"/>
    <w:rsid w:val="007C140C"/>
    <w:rsid w:val="007C5493"/>
    <w:rsid w:val="00847239"/>
    <w:rsid w:val="00B15620"/>
    <w:rsid w:val="00B26384"/>
    <w:rsid w:val="00B342BF"/>
    <w:rsid w:val="00B74AAA"/>
    <w:rsid w:val="00B76D8F"/>
    <w:rsid w:val="00D77C6D"/>
    <w:rsid w:val="00DB31A2"/>
    <w:rsid w:val="00F17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38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77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7C6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77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77C6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77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77C6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192</TotalTime>
  <Pages>2</Pages>
  <Words>336</Words>
  <Characters>1917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5</cp:revision>
  <dcterms:created xsi:type="dcterms:W3CDTF">2021-09-07T07:17:00Z</dcterms:created>
  <dcterms:modified xsi:type="dcterms:W3CDTF">2022-01-12T07:51:00Z</dcterms:modified>
</cp:coreProperties>
</file>